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72390">
        <w:rPr>
          <w:rFonts w:cs="Arial"/>
          <w:b/>
          <w:caps/>
          <w:sz w:val="28"/>
          <w:szCs w:val="28"/>
        </w:rPr>
        <w:t>3</w:t>
      </w:r>
      <w:r w:rsidR="00B91C65">
        <w:rPr>
          <w:rFonts w:cs="Arial"/>
          <w:b/>
          <w:caps/>
          <w:sz w:val="28"/>
          <w:szCs w:val="28"/>
        </w:rPr>
        <w:t>27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8D183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EDP, </w:t>
            </w:r>
            <w:r w:rsidR="007C1CFA" w:rsidRPr="007C1CFA">
              <w:rPr>
                <w:rFonts w:cs="Arial"/>
                <w:sz w:val="20"/>
                <w:szCs w:val="20"/>
              </w:rPr>
              <w:t xml:space="preserve">solicitando </w:t>
            </w:r>
            <w:r w:rsidR="00BE3CC5">
              <w:rPr>
                <w:rFonts w:cs="Arial"/>
                <w:sz w:val="20"/>
                <w:szCs w:val="20"/>
              </w:rPr>
              <w:t xml:space="preserve">a </w:t>
            </w:r>
            <w:r w:rsidR="002E6DA7">
              <w:rPr>
                <w:rFonts w:cs="Arial"/>
                <w:sz w:val="20"/>
                <w:szCs w:val="20"/>
              </w:rPr>
              <w:t xml:space="preserve">poda de árvore </w:t>
            </w:r>
            <w:r w:rsidR="008D183F">
              <w:rPr>
                <w:rFonts w:cs="Arial"/>
                <w:sz w:val="20"/>
                <w:szCs w:val="20"/>
              </w:rPr>
              <w:t xml:space="preserve">localizada </w:t>
            </w:r>
            <w:r w:rsidR="00617626">
              <w:rPr>
                <w:rFonts w:cs="Arial"/>
                <w:sz w:val="20"/>
                <w:szCs w:val="20"/>
              </w:rPr>
              <w:t xml:space="preserve">no canteiro central da Avenida dos Migrantes, </w:t>
            </w:r>
            <w:r w:rsidR="00564C90">
              <w:rPr>
                <w:rFonts w:cs="Arial"/>
                <w:sz w:val="20"/>
                <w:szCs w:val="20"/>
              </w:rPr>
              <w:t>em frente a</w:t>
            </w:r>
            <w:r w:rsidR="002E6DA7">
              <w:rPr>
                <w:rFonts w:cs="Arial"/>
                <w:sz w:val="20"/>
                <w:szCs w:val="20"/>
              </w:rPr>
              <w:t xml:space="preserve">o </w:t>
            </w:r>
            <w:r w:rsidR="000101F8">
              <w:rPr>
                <w:rFonts w:cs="Arial"/>
                <w:sz w:val="20"/>
                <w:szCs w:val="20"/>
              </w:rPr>
              <w:t xml:space="preserve">nº </w:t>
            </w:r>
            <w:r w:rsidR="00617626">
              <w:rPr>
                <w:rFonts w:cs="Arial"/>
                <w:sz w:val="20"/>
                <w:szCs w:val="20"/>
              </w:rPr>
              <w:t>8</w:t>
            </w:r>
            <w:r w:rsidR="00D2335F">
              <w:rPr>
                <w:rFonts w:cs="Arial"/>
                <w:sz w:val="20"/>
                <w:szCs w:val="20"/>
              </w:rPr>
              <w:t>7</w:t>
            </w:r>
            <w:r w:rsidR="00617626">
              <w:rPr>
                <w:rFonts w:cs="Arial"/>
                <w:sz w:val="20"/>
                <w:szCs w:val="20"/>
              </w:rPr>
              <w:t>6</w:t>
            </w:r>
            <w:r w:rsidR="000101F8">
              <w:rPr>
                <w:rFonts w:cs="Arial"/>
                <w:sz w:val="20"/>
                <w:szCs w:val="20"/>
              </w:rPr>
              <w:t xml:space="preserve">, no </w:t>
            </w:r>
            <w:r w:rsidR="002E6DA7">
              <w:rPr>
                <w:rFonts w:cs="Arial"/>
                <w:sz w:val="20"/>
                <w:szCs w:val="20"/>
              </w:rPr>
              <w:t>Parque Meia Lua</w:t>
            </w:r>
            <w:r w:rsidR="008773DA">
              <w:rPr>
                <w:rFonts w:cs="Arial"/>
                <w:sz w:val="20"/>
                <w:szCs w:val="20"/>
              </w:rPr>
              <w:t>, em Jacareí</w:t>
            </w:r>
            <w:r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EDP </w:t>
      </w:r>
      <w:r w:rsidR="00E30039" w:rsidRPr="00E30039">
        <w:rPr>
          <w:rFonts w:cs="Arial"/>
        </w:rPr>
        <w:t xml:space="preserve">solicitando a </w:t>
      </w:r>
      <w:r w:rsidR="00617626" w:rsidRPr="00617626">
        <w:rPr>
          <w:rFonts w:cs="Arial"/>
        </w:rPr>
        <w:t xml:space="preserve">poda de árvore </w:t>
      </w:r>
      <w:r w:rsidR="008D183F">
        <w:rPr>
          <w:rFonts w:cs="Arial"/>
        </w:rPr>
        <w:t xml:space="preserve">localizada </w:t>
      </w:r>
      <w:r w:rsidR="00617626" w:rsidRPr="00617626">
        <w:rPr>
          <w:rFonts w:cs="Arial"/>
        </w:rPr>
        <w:t>no canteiro central da Avenida dos Migrantes, em frente ao nº 876</w:t>
      </w:r>
      <w:r w:rsidR="00E30039" w:rsidRPr="00E30039">
        <w:rPr>
          <w:rFonts w:cs="Arial"/>
        </w:rPr>
        <w:t>, no Parque Meia Lua, em Jacareí</w:t>
      </w:r>
      <w:r w:rsidR="00330182" w:rsidRPr="00330182">
        <w:rPr>
          <w:rFonts w:cs="Arial"/>
        </w:rPr>
        <w:t>.</w:t>
      </w:r>
    </w:p>
    <w:p w:rsidR="001F1251" w:rsidRDefault="001F1251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</w:t>
      </w:r>
      <w:r w:rsidR="00C848C7">
        <w:rPr>
          <w:rFonts w:cs="Arial"/>
        </w:rPr>
        <w:t>s</w:t>
      </w:r>
      <w:r>
        <w:rPr>
          <w:rFonts w:cs="Arial"/>
        </w:rPr>
        <w:t xml:space="preserve"> em anexo.</w:t>
      </w: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09078A">
        <w:rPr>
          <w:rFonts w:cs="Arial"/>
        </w:rPr>
        <w:t>EDP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734437">
        <w:rPr>
          <w:rFonts w:cs="Arial"/>
        </w:rPr>
        <w:t>26</w:t>
      </w:r>
      <w:r w:rsidR="00330182">
        <w:rPr>
          <w:rFonts w:cs="Arial"/>
        </w:rPr>
        <w:t xml:space="preserve"> de </w:t>
      </w:r>
      <w:r w:rsidR="00CF29F4">
        <w:rPr>
          <w:rFonts w:cs="Arial"/>
        </w:rPr>
        <w:t>agosto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695276" w:rsidRDefault="00330182" w:rsidP="00D705A1">
      <w:pPr>
        <w:jc w:val="center"/>
      </w:pPr>
      <w:r>
        <w:t xml:space="preserve">Vereador </w:t>
      </w:r>
      <w:r w:rsidR="008E29E2">
        <w:t>–</w:t>
      </w:r>
      <w:r>
        <w:t xml:space="preserve"> D</w:t>
      </w:r>
      <w:r w:rsidR="00C55804">
        <w:t>EM</w:t>
      </w:r>
    </w:p>
    <w:p w:rsidR="00695276" w:rsidRDefault="00695276">
      <w:r>
        <w:br w:type="page"/>
      </w:r>
    </w:p>
    <w:p w:rsidR="006522B3" w:rsidRDefault="006522B3" w:rsidP="00D705A1">
      <w:pPr>
        <w:jc w:val="center"/>
      </w:pPr>
    </w:p>
    <w:p w:rsidR="003A56BC" w:rsidRDefault="00125381" w:rsidP="00D705A1">
      <w:pPr>
        <w:jc w:val="center"/>
      </w:pPr>
      <w:r>
        <w:rPr>
          <w:noProof/>
        </w:rPr>
        <w:drawing>
          <wp:inline distT="0" distB="0" distL="0" distR="0" wp14:anchorId="42C5D58B">
            <wp:extent cx="6027420" cy="33909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2B3" w:rsidRDefault="006522B3" w:rsidP="00D705A1">
      <w:pPr>
        <w:jc w:val="center"/>
      </w:pPr>
    </w:p>
    <w:p w:rsidR="006522B3" w:rsidRDefault="006522B3" w:rsidP="00D705A1">
      <w:pPr>
        <w:jc w:val="center"/>
      </w:pPr>
    </w:p>
    <w:p w:rsidR="006522B3" w:rsidRDefault="00590551" w:rsidP="00D705A1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57B86605">
            <wp:extent cx="6027420" cy="33909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522B3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4C2" w:rsidRDefault="004E64C2">
      <w:r>
        <w:separator/>
      </w:r>
    </w:p>
  </w:endnote>
  <w:endnote w:type="continuationSeparator" w:id="0">
    <w:p w:rsidR="004E64C2" w:rsidRDefault="004E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4C2" w:rsidRDefault="004E64C2">
      <w:r>
        <w:separator/>
      </w:r>
    </w:p>
  </w:footnote>
  <w:footnote w:type="continuationSeparator" w:id="0">
    <w:p w:rsidR="004E64C2" w:rsidRDefault="004E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32BBF">
      <w:rPr>
        <w:rFonts w:cs="Arial"/>
        <w:b/>
        <w:sz w:val="20"/>
        <w:szCs w:val="20"/>
        <w:u w:val="single"/>
      </w:rPr>
      <w:t>3</w:t>
    </w:r>
    <w:r w:rsidR="006522B3">
      <w:rPr>
        <w:rFonts w:cs="Arial"/>
        <w:b/>
        <w:sz w:val="20"/>
        <w:szCs w:val="20"/>
        <w:u w:val="single"/>
      </w:rPr>
      <w:t>27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E29E2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9055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9055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72"/>
    <w:rsid w:val="000101F8"/>
    <w:rsid w:val="00012789"/>
    <w:rsid w:val="00012FCC"/>
    <w:rsid w:val="00015B0E"/>
    <w:rsid w:val="00024FD3"/>
    <w:rsid w:val="00042AD0"/>
    <w:rsid w:val="00051184"/>
    <w:rsid w:val="00056288"/>
    <w:rsid w:val="0006385E"/>
    <w:rsid w:val="000653FE"/>
    <w:rsid w:val="00081265"/>
    <w:rsid w:val="00082A84"/>
    <w:rsid w:val="0009078A"/>
    <w:rsid w:val="000941CF"/>
    <w:rsid w:val="00094490"/>
    <w:rsid w:val="00095258"/>
    <w:rsid w:val="000958D5"/>
    <w:rsid w:val="00097CAE"/>
    <w:rsid w:val="000B0DD3"/>
    <w:rsid w:val="000B563C"/>
    <w:rsid w:val="000B6924"/>
    <w:rsid w:val="000B70B0"/>
    <w:rsid w:val="000D722A"/>
    <w:rsid w:val="000E5953"/>
    <w:rsid w:val="000F4D28"/>
    <w:rsid w:val="000F515A"/>
    <w:rsid w:val="000F6251"/>
    <w:rsid w:val="00106F15"/>
    <w:rsid w:val="001070D1"/>
    <w:rsid w:val="0012017F"/>
    <w:rsid w:val="00125381"/>
    <w:rsid w:val="00134253"/>
    <w:rsid w:val="00135FB6"/>
    <w:rsid w:val="00142542"/>
    <w:rsid w:val="0014591F"/>
    <w:rsid w:val="00145E9B"/>
    <w:rsid w:val="00150EE2"/>
    <w:rsid w:val="00166DBF"/>
    <w:rsid w:val="00172E81"/>
    <w:rsid w:val="0017400A"/>
    <w:rsid w:val="00181CD2"/>
    <w:rsid w:val="0018261B"/>
    <w:rsid w:val="00190964"/>
    <w:rsid w:val="00190BDD"/>
    <w:rsid w:val="00193505"/>
    <w:rsid w:val="001A01DB"/>
    <w:rsid w:val="001A09F2"/>
    <w:rsid w:val="001A2A88"/>
    <w:rsid w:val="001A5098"/>
    <w:rsid w:val="001A5778"/>
    <w:rsid w:val="001B0773"/>
    <w:rsid w:val="001B6B39"/>
    <w:rsid w:val="001B6D28"/>
    <w:rsid w:val="001B7836"/>
    <w:rsid w:val="001B7D21"/>
    <w:rsid w:val="001C4ED2"/>
    <w:rsid w:val="001C6288"/>
    <w:rsid w:val="001D20F8"/>
    <w:rsid w:val="001F1251"/>
    <w:rsid w:val="001F13C3"/>
    <w:rsid w:val="001F2140"/>
    <w:rsid w:val="001F4639"/>
    <w:rsid w:val="00204ED7"/>
    <w:rsid w:val="002136D0"/>
    <w:rsid w:val="00230859"/>
    <w:rsid w:val="00234E39"/>
    <w:rsid w:val="00235FBF"/>
    <w:rsid w:val="00236CE1"/>
    <w:rsid w:val="002377BC"/>
    <w:rsid w:val="0024348C"/>
    <w:rsid w:val="00245E5E"/>
    <w:rsid w:val="00253C82"/>
    <w:rsid w:val="0025406F"/>
    <w:rsid w:val="00254FB7"/>
    <w:rsid w:val="002567DF"/>
    <w:rsid w:val="00257E62"/>
    <w:rsid w:val="00276E60"/>
    <w:rsid w:val="002821E6"/>
    <w:rsid w:val="002A7434"/>
    <w:rsid w:val="002B0FA8"/>
    <w:rsid w:val="002B6587"/>
    <w:rsid w:val="002C1105"/>
    <w:rsid w:val="002C4B2B"/>
    <w:rsid w:val="002C54F7"/>
    <w:rsid w:val="002C5C70"/>
    <w:rsid w:val="002C695B"/>
    <w:rsid w:val="002D053B"/>
    <w:rsid w:val="002D3D9E"/>
    <w:rsid w:val="002E6DA7"/>
    <w:rsid w:val="002F02DB"/>
    <w:rsid w:val="002F3D07"/>
    <w:rsid w:val="0030168E"/>
    <w:rsid w:val="0030208B"/>
    <w:rsid w:val="00317C1A"/>
    <w:rsid w:val="00323F0F"/>
    <w:rsid w:val="00330182"/>
    <w:rsid w:val="003352F6"/>
    <w:rsid w:val="003401A2"/>
    <w:rsid w:val="00342AF4"/>
    <w:rsid w:val="00347D5E"/>
    <w:rsid w:val="00366468"/>
    <w:rsid w:val="00381797"/>
    <w:rsid w:val="003848C4"/>
    <w:rsid w:val="00393B79"/>
    <w:rsid w:val="00397FF3"/>
    <w:rsid w:val="003A56BC"/>
    <w:rsid w:val="003A5780"/>
    <w:rsid w:val="003A77BE"/>
    <w:rsid w:val="003B0395"/>
    <w:rsid w:val="003C4804"/>
    <w:rsid w:val="003E0166"/>
    <w:rsid w:val="003E188F"/>
    <w:rsid w:val="003E4768"/>
    <w:rsid w:val="003E6AD2"/>
    <w:rsid w:val="003F0A10"/>
    <w:rsid w:val="003F1FFD"/>
    <w:rsid w:val="003F7497"/>
    <w:rsid w:val="00412795"/>
    <w:rsid w:val="004131CC"/>
    <w:rsid w:val="00426A3A"/>
    <w:rsid w:val="00434C43"/>
    <w:rsid w:val="00435AA3"/>
    <w:rsid w:val="00441C3F"/>
    <w:rsid w:val="00445771"/>
    <w:rsid w:val="00462383"/>
    <w:rsid w:val="00462CD2"/>
    <w:rsid w:val="004643C3"/>
    <w:rsid w:val="00466A3E"/>
    <w:rsid w:val="00471FE7"/>
    <w:rsid w:val="00480DFB"/>
    <w:rsid w:val="00487D64"/>
    <w:rsid w:val="00493115"/>
    <w:rsid w:val="004A0585"/>
    <w:rsid w:val="004A130C"/>
    <w:rsid w:val="004A2758"/>
    <w:rsid w:val="004A7AB4"/>
    <w:rsid w:val="004B372F"/>
    <w:rsid w:val="004C1C6A"/>
    <w:rsid w:val="004C2C30"/>
    <w:rsid w:val="004C4EB7"/>
    <w:rsid w:val="004C64BB"/>
    <w:rsid w:val="004C6C78"/>
    <w:rsid w:val="004D309C"/>
    <w:rsid w:val="004D45B4"/>
    <w:rsid w:val="004D46C4"/>
    <w:rsid w:val="004E06ED"/>
    <w:rsid w:val="004E0A20"/>
    <w:rsid w:val="004E46DA"/>
    <w:rsid w:val="004E64C2"/>
    <w:rsid w:val="004F39E9"/>
    <w:rsid w:val="004F690D"/>
    <w:rsid w:val="004F6A11"/>
    <w:rsid w:val="00505357"/>
    <w:rsid w:val="00505C87"/>
    <w:rsid w:val="00505FD8"/>
    <w:rsid w:val="00524669"/>
    <w:rsid w:val="00532BBF"/>
    <w:rsid w:val="00533862"/>
    <w:rsid w:val="00542680"/>
    <w:rsid w:val="005478CA"/>
    <w:rsid w:val="00564368"/>
    <w:rsid w:val="00564C90"/>
    <w:rsid w:val="00572A0F"/>
    <w:rsid w:val="00574BEE"/>
    <w:rsid w:val="0058109A"/>
    <w:rsid w:val="00581433"/>
    <w:rsid w:val="005868AE"/>
    <w:rsid w:val="00590551"/>
    <w:rsid w:val="00595AA8"/>
    <w:rsid w:val="005A01D0"/>
    <w:rsid w:val="005A03FA"/>
    <w:rsid w:val="005A377A"/>
    <w:rsid w:val="005B2583"/>
    <w:rsid w:val="005B3D21"/>
    <w:rsid w:val="005B7E13"/>
    <w:rsid w:val="005C3938"/>
    <w:rsid w:val="005C6797"/>
    <w:rsid w:val="005D702D"/>
    <w:rsid w:val="005E138D"/>
    <w:rsid w:val="005E7BEF"/>
    <w:rsid w:val="005F6F38"/>
    <w:rsid w:val="00600F21"/>
    <w:rsid w:val="006011A0"/>
    <w:rsid w:val="0060397F"/>
    <w:rsid w:val="0061546E"/>
    <w:rsid w:val="00617626"/>
    <w:rsid w:val="00623042"/>
    <w:rsid w:val="006239DB"/>
    <w:rsid w:val="00624472"/>
    <w:rsid w:val="00624DFE"/>
    <w:rsid w:val="00625423"/>
    <w:rsid w:val="0063724E"/>
    <w:rsid w:val="006426AE"/>
    <w:rsid w:val="00643FD2"/>
    <w:rsid w:val="006522B3"/>
    <w:rsid w:val="0065246C"/>
    <w:rsid w:val="006628BF"/>
    <w:rsid w:val="006635AD"/>
    <w:rsid w:val="00674F7D"/>
    <w:rsid w:val="00676CE0"/>
    <w:rsid w:val="0068010B"/>
    <w:rsid w:val="0068057A"/>
    <w:rsid w:val="00681021"/>
    <w:rsid w:val="00682E6E"/>
    <w:rsid w:val="00691CF5"/>
    <w:rsid w:val="0069312F"/>
    <w:rsid w:val="00695276"/>
    <w:rsid w:val="006A370D"/>
    <w:rsid w:val="006A3B0D"/>
    <w:rsid w:val="006A4C8B"/>
    <w:rsid w:val="006B09BE"/>
    <w:rsid w:val="006B0B8E"/>
    <w:rsid w:val="006C4AF6"/>
    <w:rsid w:val="006C59BC"/>
    <w:rsid w:val="006D06EE"/>
    <w:rsid w:val="006D1A02"/>
    <w:rsid w:val="006D6F7D"/>
    <w:rsid w:val="006E2808"/>
    <w:rsid w:val="006E7E66"/>
    <w:rsid w:val="006F20A5"/>
    <w:rsid w:val="006F4E64"/>
    <w:rsid w:val="006F7B0A"/>
    <w:rsid w:val="00700086"/>
    <w:rsid w:val="00715625"/>
    <w:rsid w:val="00715F74"/>
    <w:rsid w:val="007203DC"/>
    <w:rsid w:val="007206EB"/>
    <w:rsid w:val="00721A76"/>
    <w:rsid w:val="00725E66"/>
    <w:rsid w:val="00726E17"/>
    <w:rsid w:val="00727CDB"/>
    <w:rsid w:val="0073407F"/>
    <w:rsid w:val="00734437"/>
    <w:rsid w:val="0074342B"/>
    <w:rsid w:val="00772390"/>
    <w:rsid w:val="00775A1B"/>
    <w:rsid w:val="00780677"/>
    <w:rsid w:val="007838DC"/>
    <w:rsid w:val="00790911"/>
    <w:rsid w:val="007C1CFA"/>
    <w:rsid w:val="007D0C64"/>
    <w:rsid w:val="007D39FD"/>
    <w:rsid w:val="007D6F4E"/>
    <w:rsid w:val="007D7CE0"/>
    <w:rsid w:val="007E3F69"/>
    <w:rsid w:val="007E570F"/>
    <w:rsid w:val="007F6CF2"/>
    <w:rsid w:val="007F75CA"/>
    <w:rsid w:val="0080197E"/>
    <w:rsid w:val="00803E92"/>
    <w:rsid w:val="00803F0C"/>
    <w:rsid w:val="00817C91"/>
    <w:rsid w:val="00820C13"/>
    <w:rsid w:val="008235DB"/>
    <w:rsid w:val="00833E7C"/>
    <w:rsid w:val="0083503B"/>
    <w:rsid w:val="008354CA"/>
    <w:rsid w:val="008365FC"/>
    <w:rsid w:val="00842B57"/>
    <w:rsid w:val="008474F2"/>
    <w:rsid w:val="00847658"/>
    <w:rsid w:val="0085027F"/>
    <w:rsid w:val="00850A13"/>
    <w:rsid w:val="008554CD"/>
    <w:rsid w:val="00870972"/>
    <w:rsid w:val="00870EFA"/>
    <w:rsid w:val="008773DA"/>
    <w:rsid w:val="00877E50"/>
    <w:rsid w:val="00884ABF"/>
    <w:rsid w:val="008905B1"/>
    <w:rsid w:val="008909A4"/>
    <w:rsid w:val="008938F6"/>
    <w:rsid w:val="008945CF"/>
    <w:rsid w:val="008948CC"/>
    <w:rsid w:val="00896FE1"/>
    <w:rsid w:val="008A0EB2"/>
    <w:rsid w:val="008B74EF"/>
    <w:rsid w:val="008C33AB"/>
    <w:rsid w:val="008D08A1"/>
    <w:rsid w:val="008D183F"/>
    <w:rsid w:val="008D4E36"/>
    <w:rsid w:val="008D5256"/>
    <w:rsid w:val="008E29E2"/>
    <w:rsid w:val="008E692E"/>
    <w:rsid w:val="008F773A"/>
    <w:rsid w:val="0091159E"/>
    <w:rsid w:val="0091736F"/>
    <w:rsid w:val="00920E8E"/>
    <w:rsid w:val="00922964"/>
    <w:rsid w:val="00925D37"/>
    <w:rsid w:val="00932B9E"/>
    <w:rsid w:val="00934CB9"/>
    <w:rsid w:val="00940807"/>
    <w:rsid w:val="00941868"/>
    <w:rsid w:val="009420D0"/>
    <w:rsid w:val="00944BDD"/>
    <w:rsid w:val="00944C1A"/>
    <w:rsid w:val="00953076"/>
    <w:rsid w:val="00956316"/>
    <w:rsid w:val="009768E6"/>
    <w:rsid w:val="00991C2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9F1851"/>
    <w:rsid w:val="009F274E"/>
    <w:rsid w:val="009F3976"/>
    <w:rsid w:val="00A064EB"/>
    <w:rsid w:val="00A10BE5"/>
    <w:rsid w:val="00A11074"/>
    <w:rsid w:val="00A13270"/>
    <w:rsid w:val="00A1590A"/>
    <w:rsid w:val="00A200A5"/>
    <w:rsid w:val="00A21A8C"/>
    <w:rsid w:val="00A27D0E"/>
    <w:rsid w:val="00A30FE0"/>
    <w:rsid w:val="00A31933"/>
    <w:rsid w:val="00A349F1"/>
    <w:rsid w:val="00A35A13"/>
    <w:rsid w:val="00A466AB"/>
    <w:rsid w:val="00A46B01"/>
    <w:rsid w:val="00A566F7"/>
    <w:rsid w:val="00A56D03"/>
    <w:rsid w:val="00A639ED"/>
    <w:rsid w:val="00A777EC"/>
    <w:rsid w:val="00A87A76"/>
    <w:rsid w:val="00A9259F"/>
    <w:rsid w:val="00A92986"/>
    <w:rsid w:val="00A92CB9"/>
    <w:rsid w:val="00AA0AC5"/>
    <w:rsid w:val="00AC24F9"/>
    <w:rsid w:val="00AC712C"/>
    <w:rsid w:val="00AD3AB2"/>
    <w:rsid w:val="00AD6B47"/>
    <w:rsid w:val="00AD7434"/>
    <w:rsid w:val="00AE232A"/>
    <w:rsid w:val="00AE5F2E"/>
    <w:rsid w:val="00AF0FB4"/>
    <w:rsid w:val="00AF1C89"/>
    <w:rsid w:val="00AF35F0"/>
    <w:rsid w:val="00AF3673"/>
    <w:rsid w:val="00AF5517"/>
    <w:rsid w:val="00AF7C77"/>
    <w:rsid w:val="00B00ED0"/>
    <w:rsid w:val="00B01ECC"/>
    <w:rsid w:val="00B02346"/>
    <w:rsid w:val="00B060EA"/>
    <w:rsid w:val="00B10E9F"/>
    <w:rsid w:val="00B23EBD"/>
    <w:rsid w:val="00B46A84"/>
    <w:rsid w:val="00B57E0F"/>
    <w:rsid w:val="00B62065"/>
    <w:rsid w:val="00B72E3A"/>
    <w:rsid w:val="00B735C1"/>
    <w:rsid w:val="00B73FE9"/>
    <w:rsid w:val="00B75CEF"/>
    <w:rsid w:val="00B8076C"/>
    <w:rsid w:val="00B90D3D"/>
    <w:rsid w:val="00B91C65"/>
    <w:rsid w:val="00BA1565"/>
    <w:rsid w:val="00BA404A"/>
    <w:rsid w:val="00BB3F3E"/>
    <w:rsid w:val="00BC1B50"/>
    <w:rsid w:val="00BC44DF"/>
    <w:rsid w:val="00BC4934"/>
    <w:rsid w:val="00BD1F36"/>
    <w:rsid w:val="00BD3C47"/>
    <w:rsid w:val="00BE1B39"/>
    <w:rsid w:val="00BE3CC5"/>
    <w:rsid w:val="00BF1D49"/>
    <w:rsid w:val="00BF791A"/>
    <w:rsid w:val="00C06926"/>
    <w:rsid w:val="00C06BEA"/>
    <w:rsid w:val="00C06D6E"/>
    <w:rsid w:val="00C14C99"/>
    <w:rsid w:val="00C23D02"/>
    <w:rsid w:val="00C273C7"/>
    <w:rsid w:val="00C36E68"/>
    <w:rsid w:val="00C42806"/>
    <w:rsid w:val="00C43746"/>
    <w:rsid w:val="00C44D39"/>
    <w:rsid w:val="00C45509"/>
    <w:rsid w:val="00C4743B"/>
    <w:rsid w:val="00C55804"/>
    <w:rsid w:val="00C55F86"/>
    <w:rsid w:val="00C706ED"/>
    <w:rsid w:val="00C76263"/>
    <w:rsid w:val="00C848C7"/>
    <w:rsid w:val="00CA759E"/>
    <w:rsid w:val="00CB2BAB"/>
    <w:rsid w:val="00CB3B60"/>
    <w:rsid w:val="00CD11AA"/>
    <w:rsid w:val="00CD43A8"/>
    <w:rsid w:val="00CF1D63"/>
    <w:rsid w:val="00CF29F4"/>
    <w:rsid w:val="00CF2A70"/>
    <w:rsid w:val="00CF31DE"/>
    <w:rsid w:val="00D05D41"/>
    <w:rsid w:val="00D1160A"/>
    <w:rsid w:val="00D11D60"/>
    <w:rsid w:val="00D14EB1"/>
    <w:rsid w:val="00D16CA1"/>
    <w:rsid w:val="00D176C4"/>
    <w:rsid w:val="00D2072E"/>
    <w:rsid w:val="00D2335F"/>
    <w:rsid w:val="00D233C7"/>
    <w:rsid w:val="00D2463B"/>
    <w:rsid w:val="00D247A8"/>
    <w:rsid w:val="00D312F1"/>
    <w:rsid w:val="00D36B45"/>
    <w:rsid w:val="00D507D5"/>
    <w:rsid w:val="00D5430F"/>
    <w:rsid w:val="00D564F1"/>
    <w:rsid w:val="00D6349F"/>
    <w:rsid w:val="00D705A1"/>
    <w:rsid w:val="00D80A25"/>
    <w:rsid w:val="00D8365B"/>
    <w:rsid w:val="00D87B56"/>
    <w:rsid w:val="00D97A58"/>
    <w:rsid w:val="00DB0B03"/>
    <w:rsid w:val="00DB23E5"/>
    <w:rsid w:val="00DB48F6"/>
    <w:rsid w:val="00DE017F"/>
    <w:rsid w:val="00DE24CB"/>
    <w:rsid w:val="00DE50DD"/>
    <w:rsid w:val="00DF32B8"/>
    <w:rsid w:val="00DF3E48"/>
    <w:rsid w:val="00E0249F"/>
    <w:rsid w:val="00E07978"/>
    <w:rsid w:val="00E11F92"/>
    <w:rsid w:val="00E1205B"/>
    <w:rsid w:val="00E12C96"/>
    <w:rsid w:val="00E14A67"/>
    <w:rsid w:val="00E14F37"/>
    <w:rsid w:val="00E26F2D"/>
    <w:rsid w:val="00E27202"/>
    <w:rsid w:val="00E30039"/>
    <w:rsid w:val="00E3022D"/>
    <w:rsid w:val="00E371E4"/>
    <w:rsid w:val="00E448D6"/>
    <w:rsid w:val="00E46AB6"/>
    <w:rsid w:val="00E65695"/>
    <w:rsid w:val="00E66CFD"/>
    <w:rsid w:val="00E709E5"/>
    <w:rsid w:val="00E721EC"/>
    <w:rsid w:val="00E73C08"/>
    <w:rsid w:val="00E75E82"/>
    <w:rsid w:val="00E810B0"/>
    <w:rsid w:val="00E866BE"/>
    <w:rsid w:val="00E86C30"/>
    <w:rsid w:val="00E90791"/>
    <w:rsid w:val="00E90C30"/>
    <w:rsid w:val="00E93811"/>
    <w:rsid w:val="00EA3710"/>
    <w:rsid w:val="00EB04D6"/>
    <w:rsid w:val="00EB3FDD"/>
    <w:rsid w:val="00EB73BD"/>
    <w:rsid w:val="00ED1DB1"/>
    <w:rsid w:val="00ED2065"/>
    <w:rsid w:val="00EE3CF3"/>
    <w:rsid w:val="00EF5F71"/>
    <w:rsid w:val="00F27895"/>
    <w:rsid w:val="00F4138F"/>
    <w:rsid w:val="00F420E5"/>
    <w:rsid w:val="00F5150F"/>
    <w:rsid w:val="00F53779"/>
    <w:rsid w:val="00F65C85"/>
    <w:rsid w:val="00F70515"/>
    <w:rsid w:val="00F73DA3"/>
    <w:rsid w:val="00F80013"/>
    <w:rsid w:val="00F852A1"/>
    <w:rsid w:val="00F90BF4"/>
    <w:rsid w:val="00F93EDB"/>
    <w:rsid w:val="00F96576"/>
    <w:rsid w:val="00FA3CFC"/>
    <w:rsid w:val="00FB00FA"/>
    <w:rsid w:val="00FB398A"/>
    <w:rsid w:val="00FB6672"/>
    <w:rsid w:val="00FC1C13"/>
    <w:rsid w:val="00FD2516"/>
    <w:rsid w:val="00FD326A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CC54-2CF0-4D6B-8669-CE821B4B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11</TotalTime>
  <Pages>2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2019-11-19T11:55:00Z</cp:lastPrinted>
  <dcterms:created xsi:type="dcterms:W3CDTF">2020-08-24T18:18:00Z</dcterms:created>
  <dcterms:modified xsi:type="dcterms:W3CDTF">2020-08-25T13:02:00Z</dcterms:modified>
</cp:coreProperties>
</file>